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738296EA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3077BFA3" w:rsidR="00A24C38" w:rsidRPr="008D329F" w:rsidRDefault="004105D3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ΕΙΔΟΣ:</w:t>
            </w:r>
          </w:p>
          <w:p w14:paraId="014B435E" w14:textId="77777777" w:rsidR="00087CF8" w:rsidRDefault="00087CF8" w:rsidP="00087CF8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Γωνιόμετρο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Πλ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αστικό </w:t>
            </w:r>
            <w:proofErr w:type="gramStart"/>
            <w:r>
              <w:rPr>
                <w:color w:val="000000"/>
                <w:sz w:val="16"/>
                <w:szCs w:val="16"/>
              </w:rPr>
              <w:t>360  (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30 </w:t>
            </w:r>
            <w:proofErr w:type="spellStart"/>
            <w:r>
              <w:rPr>
                <w:color w:val="000000"/>
                <w:sz w:val="16"/>
                <w:szCs w:val="16"/>
              </w:rPr>
              <w:t>εκτοστών</w:t>
            </w:r>
            <w:proofErr w:type="spellEnd"/>
            <w:r>
              <w:rPr>
                <w:color w:val="000000"/>
                <w:sz w:val="16"/>
                <w:szCs w:val="16"/>
              </w:rPr>
              <w:t>)</w:t>
            </w:r>
          </w:p>
          <w:p w14:paraId="1B4D83D4" w14:textId="091C466A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3B66EC2C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D2D01F7" w14:textId="594A1FA1" w:rsidR="008D329F" w:rsidRPr="008D329F" w:rsidRDefault="00087CF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ΠΛΑΣΤΙΚΟ</w:t>
            </w: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FC395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FFAC2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F99FD4" w14:textId="3DE9FF58" w:rsidR="008D329F" w:rsidRPr="008D329F" w:rsidRDefault="00087CF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360 ΜΟΙΡΩΝ</w:t>
            </w:r>
          </w:p>
        </w:tc>
        <w:tc>
          <w:tcPr>
            <w:tcW w:w="1080" w:type="dxa"/>
            <w:vAlign w:val="center"/>
            <w:hideMark/>
          </w:tcPr>
          <w:p w14:paraId="10757E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D6E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D09A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F83D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D39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C92F9E1" w14:textId="6B3BAA68" w:rsidR="008D329F" w:rsidRPr="00087CF8" w:rsidRDefault="00087CF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CM</w:t>
            </w:r>
          </w:p>
        </w:tc>
        <w:tc>
          <w:tcPr>
            <w:tcW w:w="1080" w:type="dxa"/>
            <w:vAlign w:val="center"/>
            <w:hideMark/>
          </w:tcPr>
          <w:p w14:paraId="4D88EF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D5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E0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5AC98C72" w:rsidR="008D329F" w:rsidRPr="008D329F" w:rsidRDefault="00127F3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681F3A27" w:rsidR="008D329F" w:rsidRPr="008D329F" w:rsidRDefault="004105D3" w:rsidP="004105D3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 xml:space="preserve">       </w:t>
            </w:r>
            <w:r w:rsidR="00A24C38"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  <w:r w:rsidR="00087CF8">
              <w:rPr>
                <w:rFonts w:ascii="Tahoma" w:hAnsi="Tahoma" w:cs="Tahoma"/>
                <w:sz w:val="18"/>
                <w:szCs w:val="18"/>
                <w:lang w:val="en-US" w:eastAsia="el-GR"/>
              </w:rPr>
              <w:t>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87CF8"/>
    <w:rsid w:val="000E333F"/>
    <w:rsid w:val="00115F5C"/>
    <w:rsid w:val="00127F3D"/>
    <w:rsid w:val="0024151E"/>
    <w:rsid w:val="002C5B52"/>
    <w:rsid w:val="004105D3"/>
    <w:rsid w:val="00483071"/>
    <w:rsid w:val="00601FB8"/>
    <w:rsid w:val="007C3968"/>
    <w:rsid w:val="008B06CC"/>
    <w:rsid w:val="008D329F"/>
    <w:rsid w:val="009A6F68"/>
    <w:rsid w:val="00A24C3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4B56F379</Template>
  <TotalTime>2</TotalTime>
  <Pages>1</Pages>
  <Words>43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5</cp:revision>
  <dcterms:created xsi:type="dcterms:W3CDTF">2025-11-03T10:38:00Z</dcterms:created>
  <dcterms:modified xsi:type="dcterms:W3CDTF">2025-11-20T12:45:00Z</dcterms:modified>
</cp:coreProperties>
</file>